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08B4F" w14:textId="7D99C6A0" w:rsidR="00BA00AB" w:rsidRDefault="004D2F8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BOTELER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512D4BAE" w14:textId="2A85226D" w:rsidR="004D2F89" w:rsidRDefault="004D2F8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Sulhamstead</w:t>
      </w:r>
      <w:proofErr w:type="spellEnd"/>
      <w:r>
        <w:rPr>
          <w:rFonts w:cs="Times New Roman"/>
          <w:szCs w:val="24"/>
        </w:rPr>
        <w:t xml:space="preserve"> Bannister, Berkshire.</w:t>
      </w:r>
    </w:p>
    <w:p w14:paraId="527914B3" w14:textId="77777777" w:rsidR="004D2F89" w:rsidRDefault="004D2F89" w:rsidP="009139A6">
      <w:pPr>
        <w:pStyle w:val="NoSpacing"/>
        <w:rPr>
          <w:rFonts w:cs="Times New Roman"/>
          <w:szCs w:val="24"/>
        </w:rPr>
      </w:pPr>
    </w:p>
    <w:p w14:paraId="6B4DB954" w14:textId="77777777" w:rsidR="004D2F89" w:rsidRDefault="004D2F89" w:rsidP="009139A6">
      <w:pPr>
        <w:pStyle w:val="NoSpacing"/>
        <w:rPr>
          <w:rFonts w:cs="Times New Roman"/>
          <w:szCs w:val="24"/>
        </w:rPr>
      </w:pPr>
    </w:p>
    <w:p w14:paraId="512F0DD5" w14:textId="77777777" w:rsidR="004D2F89" w:rsidRDefault="004D2F89" w:rsidP="004D2F8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1417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He made his Will.</w:t>
      </w:r>
    </w:p>
    <w:p w14:paraId="15329766" w14:textId="77777777" w:rsidR="004D2F89" w:rsidRDefault="004D2F89" w:rsidP="004D2F89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(“Calendar of Lambeth Wills” from “The Genealogist” ed. </w:t>
      </w:r>
      <w:proofErr w:type="spellStart"/>
      <w:r>
        <w:rPr>
          <w:rFonts w:cs="Times New Roman"/>
          <w:szCs w:val="24"/>
        </w:rPr>
        <w:t>H.</w:t>
      </w:r>
      <w:proofErr w:type="gramStart"/>
      <w:r>
        <w:rPr>
          <w:rFonts w:cs="Times New Roman"/>
          <w:szCs w:val="24"/>
        </w:rPr>
        <w:t>W.Forsyth</w:t>
      </w:r>
      <w:proofErr w:type="spellEnd"/>
      <w:proofErr w:type="gramEnd"/>
      <w:r>
        <w:rPr>
          <w:rFonts w:cs="Times New Roman"/>
          <w:szCs w:val="24"/>
        </w:rPr>
        <w:t xml:space="preserve"> Harwood, volume XXXIV pub. George Bell and sons, 1918, p.61)</w:t>
      </w:r>
    </w:p>
    <w:p w14:paraId="50E6E790" w14:textId="77777777" w:rsidR="004D2F89" w:rsidRDefault="004D2F89" w:rsidP="004D2F89">
      <w:pPr>
        <w:pStyle w:val="NoSpacing"/>
        <w:rPr>
          <w:rFonts w:cs="Times New Roman"/>
          <w:szCs w:val="24"/>
        </w:rPr>
      </w:pPr>
    </w:p>
    <w:p w14:paraId="454E7267" w14:textId="77777777" w:rsidR="004D2F89" w:rsidRDefault="004D2F89" w:rsidP="004D2F89">
      <w:pPr>
        <w:pStyle w:val="NoSpacing"/>
        <w:rPr>
          <w:rFonts w:cs="Times New Roman"/>
          <w:szCs w:val="24"/>
        </w:rPr>
      </w:pPr>
    </w:p>
    <w:p w14:paraId="6D87B341" w14:textId="77777777" w:rsidR="004D2F89" w:rsidRPr="00112647" w:rsidRDefault="004D2F89" w:rsidP="004D2F8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October 2023</w:t>
      </w:r>
    </w:p>
    <w:p w14:paraId="670E5247" w14:textId="09F4BCA7" w:rsidR="004D2F89" w:rsidRPr="004D2F89" w:rsidRDefault="004D2F89" w:rsidP="009139A6">
      <w:pPr>
        <w:pStyle w:val="NoSpacing"/>
        <w:rPr>
          <w:rFonts w:cs="Times New Roman"/>
          <w:szCs w:val="24"/>
        </w:rPr>
      </w:pPr>
    </w:p>
    <w:sectPr w:rsidR="004D2F89" w:rsidRPr="004D2F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C7D80" w14:textId="77777777" w:rsidR="004D2F89" w:rsidRDefault="004D2F89" w:rsidP="009139A6">
      <w:r>
        <w:separator/>
      </w:r>
    </w:p>
  </w:endnote>
  <w:endnote w:type="continuationSeparator" w:id="0">
    <w:p w14:paraId="2B83B25E" w14:textId="77777777" w:rsidR="004D2F89" w:rsidRDefault="004D2F8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842F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D8CE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91A3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D03B4" w14:textId="77777777" w:rsidR="004D2F89" w:rsidRDefault="004D2F89" w:rsidP="009139A6">
      <w:r>
        <w:separator/>
      </w:r>
    </w:p>
  </w:footnote>
  <w:footnote w:type="continuationSeparator" w:id="0">
    <w:p w14:paraId="0ED5C831" w14:textId="77777777" w:rsidR="004D2F89" w:rsidRDefault="004D2F8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2FA7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B239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30CC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F89"/>
    <w:rsid w:val="000666E0"/>
    <w:rsid w:val="002510B7"/>
    <w:rsid w:val="004D2F89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A81B8"/>
  <w15:chartTrackingRefBased/>
  <w15:docId w15:val="{85FC9C59-62DF-4DC4-9A05-F96BDEB63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2023-10-14T19:33:00Z</dcterms:created>
  <dcterms:modified xsi:type="dcterms:W3CDTF">2023-10-14T19:39:00Z</dcterms:modified>
</cp:coreProperties>
</file>